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322" w:rsidRPr="00FB7300" w:rsidRDefault="009E2322" w:rsidP="00FB7300">
      <w:pPr>
        <w:jc w:val="center"/>
        <w:rPr>
          <w:sz w:val="28"/>
          <w:szCs w:val="28"/>
        </w:rPr>
      </w:pPr>
      <w:r w:rsidRPr="00FB7300">
        <w:rPr>
          <w:sz w:val="28"/>
          <w:szCs w:val="28"/>
        </w:rPr>
        <w:t>Name:__________________</w:t>
      </w:r>
      <w:r>
        <w:rPr>
          <w:sz w:val="28"/>
          <w:szCs w:val="28"/>
        </w:rPr>
        <w:t>________________</w:t>
      </w:r>
      <w:r w:rsidRPr="00FB7300">
        <w:rPr>
          <w:sz w:val="28"/>
          <w:szCs w:val="28"/>
        </w:rPr>
        <w:t>__________   Date:______________________</w:t>
      </w:r>
    </w:p>
    <w:p w:rsidR="009E2322" w:rsidRDefault="009E2322" w:rsidP="00FB7300">
      <w:pPr>
        <w:jc w:val="center"/>
        <w:rPr>
          <w:sz w:val="28"/>
          <w:szCs w:val="28"/>
        </w:rPr>
      </w:pPr>
      <w:r w:rsidRPr="00FB7300">
        <w:rPr>
          <w:sz w:val="28"/>
          <w:szCs w:val="28"/>
        </w:rPr>
        <w:t>Teacher:___________________________</w:t>
      </w:r>
      <w:r>
        <w:rPr>
          <w:sz w:val="28"/>
          <w:szCs w:val="28"/>
        </w:rPr>
        <w:t>_______</w:t>
      </w:r>
      <w:r w:rsidRPr="00FB7300">
        <w:rPr>
          <w:sz w:val="28"/>
          <w:szCs w:val="28"/>
        </w:rPr>
        <w:t>_____School:_________________________</w:t>
      </w:r>
    </w:p>
    <w:p w:rsidR="009E2322" w:rsidRDefault="009E2322" w:rsidP="00FB7300">
      <w:pPr>
        <w:jc w:val="center"/>
        <w:rPr>
          <w:sz w:val="28"/>
          <w:szCs w:val="28"/>
        </w:rPr>
      </w:pPr>
    </w:p>
    <w:p w:rsidR="009E2322" w:rsidRPr="00FB7300" w:rsidRDefault="009E2322" w:rsidP="00FB730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Exploring Science</w:t>
      </w:r>
    </w:p>
    <w:p w:rsidR="009E2322" w:rsidRDefault="009E2322" w:rsidP="00FB7300">
      <w:pPr>
        <w:jc w:val="center"/>
        <w:rPr>
          <w:b/>
          <w:sz w:val="28"/>
          <w:szCs w:val="28"/>
        </w:rPr>
      </w:pPr>
      <w:r w:rsidRPr="00FB7300">
        <w:rPr>
          <w:b/>
          <w:sz w:val="28"/>
          <w:szCs w:val="28"/>
        </w:rPr>
        <w:t>My Note Sheets</w:t>
      </w:r>
    </w:p>
    <w:p w:rsidR="009E2322" w:rsidRDefault="009E2322" w:rsidP="00FB7300">
      <w:pPr>
        <w:jc w:val="center"/>
        <w:rPr>
          <w:b/>
          <w:sz w:val="28"/>
          <w:szCs w:val="28"/>
        </w:rPr>
      </w:pPr>
    </w:p>
    <w:p w:rsidR="009E2322" w:rsidRDefault="009E2322" w:rsidP="00FB7300">
      <w:pPr>
        <w:rPr>
          <w:b/>
          <w:sz w:val="28"/>
          <w:szCs w:val="28"/>
        </w:rPr>
      </w:pPr>
      <w:r>
        <w:rPr>
          <w:b/>
          <w:sz w:val="28"/>
          <w:szCs w:val="28"/>
        </w:rPr>
        <w:t>Step One: Identifying Main Ideas and Details from the Texts we Read</w:t>
      </w:r>
    </w:p>
    <w:p w:rsidR="009E2322" w:rsidRPr="000272AA" w:rsidRDefault="009E2322" w:rsidP="00FB7300">
      <w:pPr>
        <w:pStyle w:val="ListParagraph"/>
        <w:numPr>
          <w:ilvl w:val="0"/>
          <w:numId w:val="1"/>
        </w:numPr>
        <w:rPr>
          <w:b/>
          <w:sz w:val="28"/>
          <w:szCs w:val="28"/>
        </w:rPr>
      </w:pPr>
      <w:r>
        <w:rPr>
          <w:sz w:val="28"/>
          <w:szCs w:val="28"/>
        </w:rPr>
        <w:t xml:space="preserve">Use the graphic organizer below to capture the main ideas and supporting details from two different texts that you read during this unit. </w:t>
      </w:r>
      <w:r>
        <w:rPr>
          <w:b/>
          <w:sz w:val="28"/>
          <w:szCs w:val="28"/>
        </w:rPr>
        <w:t>For each text, p</w:t>
      </w:r>
      <w:r w:rsidRPr="000272AA">
        <w:rPr>
          <w:b/>
          <w:sz w:val="28"/>
          <w:szCs w:val="28"/>
        </w:rPr>
        <w:t>lease use at least one accurate quote</w:t>
      </w:r>
      <w:r>
        <w:rPr>
          <w:b/>
          <w:sz w:val="28"/>
          <w:szCs w:val="28"/>
        </w:rPr>
        <w:t xml:space="preserve"> from the text</w:t>
      </w:r>
      <w:r w:rsidRPr="000272AA">
        <w:rPr>
          <w:b/>
          <w:sz w:val="28"/>
          <w:szCs w:val="28"/>
        </w:rPr>
        <w:t xml:space="preserve"> to support your main idea OR supporting details.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508"/>
        <w:gridCol w:w="5508"/>
      </w:tblGrid>
      <w:tr w:rsidR="009E2322" w:rsidRPr="00290357" w:rsidTr="00290357">
        <w:tc>
          <w:tcPr>
            <w:tcW w:w="11016" w:type="dxa"/>
            <w:gridSpan w:val="2"/>
          </w:tcPr>
          <w:p w:rsidR="009E2322" w:rsidRPr="00290357" w:rsidRDefault="009E2322" w:rsidP="0029035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290357">
              <w:rPr>
                <w:b/>
                <w:sz w:val="28"/>
                <w:szCs w:val="28"/>
              </w:rPr>
              <w:t>Title of the Text:</w:t>
            </w:r>
          </w:p>
          <w:p w:rsidR="009E2322" w:rsidRPr="00290357" w:rsidRDefault="009E2322" w:rsidP="00290357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  <w:p w:rsidR="009E2322" w:rsidRPr="00290357" w:rsidRDefault="009E2322" w:rsidP="00290357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9E2322" w:rsidRPr="00290357" w:rsidTr="00290357">
        <w:tc>
          <w:tcPr>
            <w:tcW w:w="5508" w:type="dxa"/>
          </w:tcPr>
          <w:p w:rsidR="009E2322" w:rsidRPr="00290357" w:rsidRDefault="009E2322" w:rsidP="0029035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Main Idea With an Accurate Quote:</w:t>
            </w:r>
          </w:p>
          <w:p w:rsidR="009E2322" w:rsidRPr="00290357" w:rsidRDefault="009E2322" w:rsidP="0029035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noProof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Right Arrow 3" o:spid="_x0000_s1026" type="#_x0000_t13" style="position:absolute;margin-left:253.5pt;margin-top:14.3pt;width:40.5pt;height:19.5pt;z-index:2516520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" adj="16400" fillcolor="#4f81bd" strokecolor="#385d8a" strokeweight="2pt"/>
              </w:pict>
            </w:r>
          </w:p>
          <w:p w:rsidR="009E2322" w:rsidRPr="00290357" w:rsidRDefault="009E2322" w:rsidP="0029035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9E2322" w:rsidRPr="00290357" w:rsidRDefault="009E2322" w:rsidP="0029035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9E2322" w:rsidRPr="00290357" w:rsidRDefault="009E2322" w:rsidP="0029035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9E2322" w:rsidRPr="00290357" w:rsidRDefault="009E2322" w:rsidP="0029035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9E2322" w:rsidRPr="00290357" w:rsidRDefault="009E2322" w:rsidP="0029035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9E2322" w:rsidRPr="00290357" w:rsidRDefault="009E2322" w:rsidP="0029035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9E2322" w:rsidRPr="00290357" w:rsidRDefault="009E2322" w:rsidP="0029035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9E2322" w:rsidRPr="00290357" w:rsidRDefault="009E2322" w:rsidP="0029035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9E2322" w:rsidRPr="00290357" w:rsidRDefault="009E2322" w:rsidP="0029035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9E2322" w:rsidRPr="00290357" w:rsidRDefault="009E2322" w:rsidP="0029035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9E2322" w:rsidRPr="00290357" w:rsidRDefault="009E2322" w:rsidP="0029035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9E2322" w:rsidRPr="00290357" w:rsidRDefault="009E2322" w:rsidP="0029035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9E2322" w:rsidRPr="00290357" w:rsidRDefault="009E2322" w:rsidP="0029035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9E2322" w:rsidRPr="00290357" w:rsidRDefault="009E2322" w:rsidP="0029035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9E2322" w:rsidRPr="00290357" w:rsidRDefault="009E2322" w:rsidP="0029035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9E2322" w:rsidRPr="00290357" w:rsidRDefault="009E2322" w:rsidP="0029035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9E2322" w:rsidRPr="00290357" w:rsidRDefault="009E2322" w:rsidP="0029035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9E2322" w:rsidRPr="00290357" w:rsidRDefault="009E2322" w:rsidP="0029035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5508" w:type="dxa"/>
          </w:tcPr>
          <w:p w:rsidR="009E2322" w:rsidRPr="00290357" w:rsidRDefault="009E2322" w:rsidP="0029035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290357">
              <w:rPr>
                <w:b/>
                <w:sz w:val="28"/>
                <w:szCs w:val="28"/>
              </w:rPr>
              <w:t>Supporting Details:</w:t>
            </w:r>
          </w:p>
          <w:p w:rsidR="009E2322" w:rsidRPr="00290357" w:rsidRDefault="009E2322" w:rsidP="0029035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9E2322" w:rsidRPr="00290357" w:rsidRDefault="009E2322" w:rsidP="0029035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9E2322" w:rsidRPr="00290357" w:rsidRDefault="009E2322" w:rsidP="0029035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9E2322" w:rsidRPr="00290357" w:rsidRDefault="009E2322" w:rsidP="0029035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9E2322" w:rsidRPr="00290357" w:rsidRDefault="009E2322" w:rsidP="0029035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9E2322" w:rsidRPr="00290357" w:rsidRDefault="009E2322" w:rsidP="0029035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9E2322" w:rsidRPr="00290357" w:rsidRDefault="009E2322" w:rsidP="0029035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9E2322" w:rsidRPr="00290357" w:rsidRDefault="009E2322" w:rsidP="0029035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9E2322" w:rsidRPr="00290357" w:rsidRDefault="009E2322" w:rsidP="0029035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9E2322" w:rsidRPr="00290357" w:rsidRDefault="009E2322" w:rsidP="0029035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9E2322" w:rsidRPr="00290357" w:rsidRDefault="009E2322" w:rsidP="0029035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9E2322" w:rsidRPr="00290357" w:rsidRDefault="009E2322" w:rsidP="0029035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9E2322" w:rsidRPr="00290357" w:rsidRDefault="009E2322" w:rsidP="0029035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9E2322" w:rsidRPr="00290357" w:rsidRDefault="009E2322" w:rsidP="0029035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9E2322" w:rsidRPr="00290357" w:rsidRDefault="009E2322" w:rsidP="0029035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9E2322" w:rsidRPr="00290357" w:rsidRDefault="009E2322" w:rsidP="0029035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9E2322" w:rsidRPr="00290357" w:rsidTr="00290357">
        <w:tc>
          <w:tcPr>
            <w:tcW w:w="5508" w:type="dxa"/>
          </w:tcPr>
          <w:p w:rsidR="009E2322" w:rsidRPr="00290357" w:rsidRDefault="009E2322" w:rsidP="0029035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290357">
              <w:rPr>
                <w:b/>
                <w:sz w:val="28"/>
                <w:szCs w:val="28"/>
              </w:rPr>
              <w:t>Title of the Text:</w:t>
            </w:r>
          </w:p>
          <w:p w:rsidR="009E2322" w:rsidRPr="00290357" w:rsidRDefault="009E2322" w:rsidP="0029035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9E2322" w:rsidRPr="00290357" w:rsidRDefault="009E2322" w:rsidP="0029035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5508" w:type="dxa"/>
          </w:tcPr>
          <w:p w:rsidR="009E2322" w:rsidRPr="00290357" w:rsidRDefault="009E2322" w:rsidP="0029035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9E2322" w:rsidRPr="00290357" w:rsidTr="00290357">
        <w:tc>
          <w:tcPr>
            <w:tcW w:w="5508" w:type="dxa"/>
          </w:tcPr>
          <w:p w:rsidR="009E2322" w:rsidRPr="00290357" w:rsidRDefault="009E2322" w:rsidP="0029035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290357">
              <w:rPr>
                <w:b/>
                <w:sz w:val="28"/>
                <w:szCs w:val="28"/>
              </w:rPr>
              <w:t>Main Idea With an Accurate Quote:</w:t>
            </w:r>
          </w:p>
          <w:p w:rsidR="009E2322" w:rsidRPr="00290357" w:rsidRDefault="009E2322" w:rsidP="0029035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noProof/>
              </w:rPr>
              <w:pict>
                <v:shape id="Right Arrow 2" o:spid="_x0000_s1027" type="#_x0000_t13" style="position:absolute;margin-left:253.5pt;margin-top:6.75pt;width:40.5pt;height:19.5pt;z-index:2516510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" adj="16400" fillcolor="#4f81bd" strokecolor="#385d8a" strokeweight="2pt"/>
              </w:pict>
            </w:r>
          </w:p>
          <w:p w:rsidR="009E2322" w:rsidRPr="00290357" w:rsidRDefault="009E2322" w:rsidP="0029035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9E2322" w:rsidRPr="00290357" w:rsidRDefault="009E2322" w:rsidP="0029035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9E2322" w:rsidRPr="00290357" w:rsidRDefault="009E2322" w:rsidP="0029035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9E2322" w:rsidRPr="00290357" w:rsidRDefault="009E2322" w:rsidP="0029035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9E2322" w:rsidRPr="00290357" w:rsidRDefault="009E2322" w:rsidP="0029035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9E2322" w:rsidRPr="00290357" w:rsidRDefault="009E2322" w:rsidP="0029035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9E2322" w:rsidRPr="00290357" w:rsidRDefault="009E2322" w:rsidP="0029035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9E2322" w:rsidRPr="00290357" w:rsidRDefault="009E2322" w:rsidP="0029035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9E2322" w:rsidRPr="00290357" w:rsidRDefault="009E2322" w:rsidP="0029035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9E2322" w:rsidRPr="00290357" w:rsidRDefault="009E2322" w:rsidP="0029035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9E2322" w:rsidRPr="00290357" w:rsidRDefault="009E2322" w:rsidP="0029035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9E2322" w:rsidRPr="00290357" w:rsidRDefault="009E2322" w:rsidP="0029035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9E2322" w:rsidRPr="00290357" w:rsidRDefault="009E2322" w:rsidP="0029035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9E2322" w:rsidRPr="00290357" w:rsidRDefault="009E2322" w:rsidP="0029035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9E2322" w:rsidRPr="00290357" w:rsidRDefault="009E2322" w:rsidP="0029035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9E2322" w:rsidRPr="00290357" w:rsidRDefault="009E2322" w:rsidP="0029035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9E2322" w:rsidRPr="00290357" w:rsidRDefault="009E2322" w:rsidP="0029035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5508" w:type="dxa"/>
          </w:tcPr>
          <w:p w:rsidR="009E2322" w:rsidRPr="00290357" w:rsidRDefault="009E2322" w:rsidP="0029035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290357">
              <w:rPr>
                <w:b/>
                <w:sz w:val="28"/>
                <w:szCs w:val="28"/>
              </w:rPr>
              <w:t>Supporting Details:</w:t>
            </w:r>
          </w:p>
        </w:tc>
      </w:tr>
    </w:tbl>
    <w:p w:rsidR="009E2322" w:rsidRDefault="009E2322" w:rsidP="00FB7300">
      <w:pPr>
        <w:rPr>
          <w:b/>
          <w:sz w:val="28"/>
          <w:szCs w:val="28"/>
        </w:rPr>
      </w:pPr>
    </w:p>
    <w:p w:rsidR="009E2322" w:rsidRDefault="009E2322" w:rsidP="00FB7300">
      <w:pPr>
        <w:rPr>
          <w:b/>
          <w:sz w:val="28"/>
          <w:szCs w:val="28"/>
        </w:rPr>
      </w:pPr>
    </w:p>
    <w:p w:rsidR="009E2322" w:rsidRDefault="009E2322" w:rsidP="00FB7300">
      <w:pPr>
        <w:rPr>
          <w:b/>
          <w:sz w:val="28"/>
          <w:szCs w:val="28"/>
        </w:rPr>
      </w:pPr>
    </w:p>
    <w:p w:rsidR="009E2322" w:rsidRDefault="009E2322" w:rsidP="00FB7300">
      <w:pPr>
        <w:rPr>
          <w:b/>
          <w:sz w:val="28"/>
          <w:szCs w:val="28"/>
        </w:rPr>
      </w:pPr>
    </w:p>
    <w:p w:rsidR="009E2322" w:rsidRDefault="009E2322" w:rsidP="00FB7300">
      <w:pPr>
        <w:rPr>
          <w:b/>
          <w:sz w:val="28"/>
          <w:szCs w:val="28"/>
        </w:rPr>
      </w:pPr>
    </w:p>
    <w:p w:rsidR="009E2322" w:rsidRDefault="009E2322" w:rsidP="00FB7300">
      <w:pPr>
        <w:rPr>
          <w:b/>
          <w:sz w:val="28"/>
          <w:szCs w:val="28"/>
        </w:rPr>
      </w:pPr>
    </w:p>
    <w:p w:rsidR="009E2322" w:rsidRDefault="009E2322" w:rsidP="00FB7300">
      <w:pPr>
        <w:rPr>
          <w:b/>
          <w:sz w:val="28"/>
          <w:szCs w:val="28"/>
        </w:rPr>
      </w:pPr>
    </w:p>
    <w:p w:rsidR="009E2322" w:rsidRDefault="009E2322" w:rsidP="00FB7300">
      <w:pPr>
        <w:rPr>
          <w:b/>
          <w:sz w:val="28"/>
          <w:szCs w:val="28"/>
        </w:rPr>
      </w:pPr>
    </w:p>
    <w:p w:rsidR="009E2322" w:rsidRDefault="009E2322" w:rsidP="00FB7300">
      <w:pPr>
        <w:rPr>
          <w:b/>
          <w:sz w:val="28"/>
          <w:szCs w:val="28"/>
        </w:rPr>
      </w:pPr>
    </w:p>
    <w:p w:rsidR="009E2322" w:rsidRDefault="009E2322" w:rsidP="00FB7300">
      <w:pPr>
        <w:rPr>
          <w:b/>
          <w:sz w:val="28"/>
          <w:szCs w:val="28"/>
        </w:rPr>
      </w:pPr>
    </w:p>
    <w:p w:rsidR="009E2322" w:rsidRPr="00E57155" w:rsidRDefault="009E2322" w:rsidP="00B572D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Step Two: </w:t>
      </w:r>
      <w:r w:rsidRPr="00E57155">
        <w:rPr>
          <w:b/>
          <w:sz w:val="28"/>
          <w:szCs w:val="28"/>
        </w:rPr>
        <w:t xml:space="preserve">Prewriting an </w:t>
      </w:r>
      <w:r>
        <w:rPr>
          <w:b/>
          <w:sz w:val="28"/>
          <w:szCs w:val="28"/>
        </w:rPr>
        <w:t>Informational Essay</w:t>
      </w:r>
    </w:p>
    <w:p w:rsidR="009E2322" w:rsidRDefault="009E2322" w:rsidP="00B572DD">
      <w:pPr>
        <w:rPr>
          <w:sz w:val="28"/>
          <w:szCs w:val="28"/>
        </w:rPr>
      </w:pPr>
      <w:r>
        <w:rPr>
          <w:sz w:val="28"/>
          <w:szCs w:val="28"/>
        </w:rPr>
        <w:t>Now, you will compose an informational essay that reveals what was learned about the science topic that you studied.</w:t>
      </w:r>
    </w:p>
    <w:p w:rsidR="009E2322" w:rsidRPr="005552E2" w:rsidRDefault="009E2322" w:rsidP="00B572DD">
      <w:pPr>
        <w:pStyle w:val="ListParagraph"/>
        <w:numPr>
          <w:ilvl w:val="0"/>
          <w:numId w:val="8"/>
        </w:numPr>
        <w:rPr>
          <w:sz w:val="28"/>
          <w:szCs w:val="28"/>
        </w:rPr>
      </w:pPr>
      <w:r w:rsidRPr="005552E2">
        <w:rPr>
          <w:sz w:val="28"/>
          <w:szCs w:val="28"/>
        </w:rPr>
        <w:t xml:space="preserve">You may use this page and any strategy you wish to brainstorm and plan this </w:t>
      </w:r>
      <w:r>
        <w:rPr>
          <w:sz w:val="28"/>
          <w:szCs w:val="28"/>
        </w:rPr>
        <w:t>piece</w:t>
      </w:r>
      <w:r w:rsidRPr="005552E2">
        <w:rPr>
          <w:sz w:val="28"/>
          <w:szCs w:val="28"/>
        </w:rPr>
        <w:t xml:space="preserve">. You may also choose to use the graphic organizer on the following page. </w:t>
      </w:r>
    </w:p>
    <w:p w:rsidR="009E2322" w:rsidRDefault="009E2322" w:rsidP="00B572DD">
      <w:pPr>
        <w:rPr>
          <w:sz w:val="28"/>
          <w:szCs w:val="28"/>
        </w:rPr>
      </w:pPr>
    </w:p>
    <w:p w:rsidR="009E2322" w:rsidRDefault="009E2322" w:rsidP="00B572DD">
      <w:pPr>
        <w:rPr>
          <w:sz w:val="28"/>
          <w:szCs w:val="28"/>
        </w:rPr>
      </w:pPr>
    </w:p>
    <w:p w:rsidR="009E2322" w:rsidRDefault="009E2322" w:rsidP="00B572DD">
      <w:pPr>
        <w:rPr>
          <w:sz w:val="28"/>
          <w:szCs w:val="28"/>
        </w:rPr>
      </w:pPr>
    </w:p>
    <w:p w:rsidR="009E2322" w:rsidRDefault="009E2322" w:rsidP="00B572DD">
      <w:pPr>
        <w:rPr>
          <w:sz w:val="28"/>
          <w:szCs w:val="28"/>
        </w:rPr>
      </w:pPr>
    </w:p>
    <w:p w:rsidR="009E2322" w:rsidRDefault="009E2322" w:rsidP="00B572DD">
      <w:pPr>
        <w:rPr>
          <w:sz w:val="28"/>
          <w:szCs w:val="28"/>
        </w:rPr>
      </w:pPr>
    </w:p>
    <w:p w:rsidR="009E2322" w:rsidRDefault="009E2322" w:rsidP="00B572DD">
      <w:pPr>
        <w:rPr>
          <w:sz w:val="28"/>
          <w:szCs w:val="28"/>
        </w:rPr>
      </w:pPr>
    </w:p>
    <w:p w:rsidR="009E2322" w:rsidRDefault="009E2322" w:rsidP="00B572DD">
      <w:pPr>
        <w:rPr>
          <w:sz w:val="28"/>
          <w:szCs w:val="28"/>
        </w:rPr>
      </w:pPr>
    </w:p>
    <w:p w:rsidR="009E2322" w:rsidRDefault="009E2322" w:rsidP="00B572DD">
      <w:pPr>
        <w:rPr>
          <w:sz w:val="28"/>
          <w:szCs w:val="28"/>
        </w:rPr>
      </w:pPr>
    </w:p>
    <w:p w:rsidR="009E2322" w:rsidRDefault="009E2322" w:rsidP="00B572DD">
      <w:pPr>
        <w:rPr>
          <w:sz w:val="28"/>
          <w:szCs w:val="28"/>
        </w:rPr>
      </w:pPr>
    </w:p>
    <w:p w:rsidR="009E2322" w:rsidRDefault="009E2322" w:rsidP="00B572DD">
      <w:pPr>
        <w:rPr>
          <w:sz w:val="28"/>
          <w:szCs w:val="28"/>
        </w:rPr>
      </w:pPr>
    </w:p>
    <w:p w:rsidR="009E2322" w:rsidRDefault="009E2322" w:rsidP="00B572DD">
      <w:pPr>
        <w:rPr>
          <w:sz w:val="28"/>
          <w:szCs w:val="28"/>
        </w:rPr>
      </w:pPr>
    </w:p>
    <w:p w:rsidR="009E2322" w:rsidRDefault="009E2322" w:rsidP="00B572DD">
      <w:pPr>
        <w:rPr>
          <w:sz w:val="28"/>
          <w:szCs w:val="28"/>
        </w:rPr>
      </w:pPr>
    </w:p>
    <w:p w:rsidR="009E2322" w:rsidRDefault="009E2322" w:rsidP="00B572DD">
      <w:pPr>
        <w:rPr>
          <w:sz w:val="28"/>
          <w:szCs w:val="28"/>
        </w:rPr>
      </w:pPr>
    </w:p>
    <w:p w:rsidR="009E2322" w:rsidRDefault="009E2322" w:rsidP="00B572DD">
      <w:pPr>
        <w:rPr>
          <w:sz w:val="28"/>
          <w:szCs w:val="28"/>
        </w:rPr>
      </w:pPr>
    </w:p>
    <w:p w:rsidR="009E2322" w:rsidRDefault="009E2322" w:rsidP="00B572DD">
      <w:pPr>
        <w:rPr>
          <w:sz w:val="28"/>
          <w:szCs w:val="28"/>
        </w:rPr>
      </w:pPr>
    </w:p>
    <w:p w:rsidR="009E2322" w:rsidRDefault="009E2322" w:rsidP="00B572DD">
      <w:pPr>
        <w:rPr>
          <w:sz w:val="28"/>
          <w:szCs w:val="28"/>
        </w:rPr>
      </w:pPr>
    </w:p>
    <w:p w:rsidR="009E2322" w:rsidRDefault="009E2322" w:rsidP="00B572DD">
      <w:pPr>
        <w:rPr>
          <w:sz w:val="28"/>
          <w:szCs w:val="28"/>
        </w:rPr>
      </w:pPr>
    </w:p>
    <w:p w:rsidR="009E2322" w:rsidRDefault="009E2322" w:rsidP="00B572DD">
      <w:pPr>
        <w:rPr>
          <w:sz w:val="28"/>
          <w:szCs w:val="28"/>
        </w:rPr>
      </w:pPr>
    </w:p>
    <w:p w:rsidR="009E2322" w:rsidRDefault="009E2322" w:rsidP="00B572DD">
      <w:pPr>
        <w:rPr>
          <w:sz w:val="28"/>
          <w:szCs w:val="28"/>
        </w:rPr>
      </w:pPr>
    </w:p>
    <w:p w:rsidR="009E2322" w:rsidRDefault="009E2322" w:rsidP="00B572DD">
      <w:pPr>
        <w:jc w:val="center"/>
        <w:rPr>
          <w:b/>
          <w:sz w:val="28"/>
          <w:szCs w:val="28"/>
        </w:rPr>
      </w:pPr>
      <w:r w:rsidRPr="00B572DD">
        <w:rPr>
          <w:b/>
          <w:sz w:val="28"/>
          <w:szCs w:val="28"/>
        </w:rPr>
        <w:t>A Graphic Organizer for Planning</w:t>
      </w:r>
      <w:r>
        <w:rPr>
          <w:b/>
          <w:sz w:val="28"/>
          <w:szCs w:val="28"/>
        </w:rPr>
        <w:t xml:space="preserve"> the Content of Your Project</w:t>
      </w:r>
    </w:p>
    <w:p w:rsidR="009E2322" w:rsidRDefault="009E2322" w:rsidP="00B572DD">
      <w:pPr>
        <w:jc w:val="center"/>
        <w:rPr>
          <w:b/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" o:spid="_x0000_s1028" type="#_x0000_t202" style="position:absolute;left:0;text-align:left;margin-left:3pt;margin-top:11.6pt;width:532.5pt;height:81pt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" strokeweight=".5pt">
            <v:textbox>
              <w:txbxContent>
                <w:p w:rsidR="009E2322" w:rsidRDefault="009E2322">
                  <w:bookmarkStart w:id="0" w:name="_GoBack"/>
                  <w:bookmarkEnd w:id="0"/>
                  <w:r>
                    <w:t>Paragraph One: Introduction</w:t>
                  </w:r>
                </w:p>
              </w:txbxContent>
            </v:textbox>
          </v:shape>
        </w:pict>
      </w:r>
    </w:p>
    <w:p w:rsidR="009E2322" w:rsidRPr="00B36CC2" w:rsidRDefault="009E2322" w:rsidP="00B36CC2">
      <w:pPr>
        <w:rPr>
          <w:sz w:val="28"/>
          <w:szCs w:val="28"/>
        </w:rPr>
      </w:pPr>
    </w:p>
    <w:p w:rsidR="009E2322" w:rsidRPr="00B36CC2" w:rsidRDefault="009E2322" w:rsidP="00B36CC2">
      <w:pPr>
        <w:rPr>
          <w:sz w:val="28"/>
          <w:szCs w:val="28"/>
        </w:rPr>
      </w:pPr>
    </w:p>
    <w:p w:rsidR="009E2322" w:rsidRPr="00B36CC2" w:rsidRDefault="009E2322" w:rsidP="00B36CC2">
      <w:pPr>
        <w:rPr>
          <w:sz w:val="28"/>
          <w:szCs w:val="28"/>
        </w:rPr>
      </w:pPr>
      <w:r>
        <w:rPr>
          <w:noProof/>
        </w:rPr>
        <w:pict>
          <v:shape id="Text Box 11" o:spid="_x0000_s1029" type="#_x0000_t202" style="position:absolute;margin-left:363pt;margin-top:15.1pt;width:178.5pt;height:189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" fillcolor="window" strokeweight=".5pt">
            <v:textbox>
              <w:txbxContent>
                <w:p w:rsidR="009E2322" w:rsidRDefault="009E2322" w:rsidP="00B572DD">
                  <w:r>
                    <w:t>Detail: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10" o:spid="_x0000_s1030" type="#_x0000_t202" style="position:absolute;margin-left:178.5pt;margin-top:14.35pt;width:165.75pt;height:189.75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" fillcolor="window" strokeweight=".5pt">
            <v:textbox>
              <w:txbxContent>
                <w:p w:rsidR="009E2322" w:rsidRDefault="009E2322" w:rsidP="00B572DD">
                  <w:r>
                    <w:t>Detail: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6" o:spid="_x0000_s1031" type="#_x0000_t202" style="position:absolute;margin-left:3pt;margin-top:15.1pt;width:160.5pt;height:189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" strokeweight=".5pt">
            <v:textbox>
              <w:txbxContent>
                <w:p w:rsidR="009E2322" w:rsidRDefault="009E2322">
                  <w:r>
                    <w:t>Paragraph 2: Main Idea</w:t>
                  </w:r>
                </w:p>
              </w:txbxContent>
            </v:textbox>
          </v:shape>
        </w:pict>
      </w:r>
    </w:p>
    <w:p w:rsidR="009E2322" w:rsidRPr="00B36CC2" w:rsidRDefault="009E2322" w:rsidP="00B36CC2">
      <w:pPr>
        <w:rPr>
          <w:sz w:val="28"/>
          <w:szCs w:val="28"/>
        </w:rPr>
      </w:pPr>
    </w:p>
    <w:p w:rsidR="009E2322" w:rsidRPr="00B36CC2" w:rsidRDefault="009E2322" w:rsidP="00B36CC2">
      <w:pPr>
        <w:rPr>
          <w:sz w:val="28"/>
          <w:szCs w:val="28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Arrow Connector 1" o:spid="_x0000_s1032" type="#_x0000_t32" style="position:absolute;margin-left:153pt;margin-top:26.3pt;width:36.75pt;height:.7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" strokecolor="#4579b8">
            <v:stroke endarrow="open"/>
          </v:shape>
        </w:pict>
      </w:r>
    </w:p>
    <w:p w:rsidR="009E2322" w:rsidRPr="00B36CC2" w:rsidRDefault="009E2322" w:rsidP="00B36CC2">
      <w:pPr>
        <w:rPr>
          <w:sz w:val="28"/>
          <w:szCs w:val="28"/>
        </w:rPr>
      </w:pPr>
      <w:r>
        <w:rPr>
          <w:noProof/>
        </w:rPr>
        <w:pict>
          <v:shape id="Straight Arrow Connector 4" o:spid="_x0000_s1033" type="#_x0000_t32" style="position:absolute;margin-left:337.5pt;margin-top:4.15pt;width:40.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" strokecolor="#4579b8">
            <v:stroke endarrow="open"/>
          </v:shape>
        </w:pict>
      </w:r>
    </w:p>
    <w:p w:rsidR="009E2322" w:rsidRPr="00B36CC2" w:rsidRDefault="009E2322" w:rsidP="00B36CC2">
      <w:pPr>
        <w:rPr>
          <w:sz w:val="28"/>
          <w:szCs w:val="28"/>
        </w:rPr>
      </w:pPr>
    </w:p>
    <w:p w:rsidR="009E2322" w:rsidRPr="00B36CC2" w:rsidRDefault="009E2322" w:rsidP="00B36CC2">
      <w:pPr>
        <w:rPr>
          <w:sz w:val="28"/>
          <w:szCs w:val="28"/>
        </w:rPr>
      </w:pPr>
    </w:p>
    <w:p w:rsidR="009E2322" w:rsidRPr="00B36CC2" w:rsidRDefault="009E2322" w:rsidP="00B36CC2">
      <w:pPr>
        <w:rPr>
          <w:sz w:val="28"/>
          <w:szCs w:val="28"/>
        </w:rPr>
      </w:pPr>
    </w:p>
    <w:p w:rsidR="009E2322" w:rsidRPr="00B36CC2" w:rsidRDefault="009E2322" w:rsidP="00B36CC2">
      <w:pPr>
        <w:rPr>
          <w:sz w:val="28"/>
          <w:szCs w:val="28"/>
        </w:rPr>
      </w:pPr>
      <w:r>
        <w:rPr>
          <w:noProof/>
        </w:rPr>
        <w:pict>
          <v:shape id="Text Box 12" o:spid="_x0000_s1034" type="#_x0000_t202" style="position:absolute;margin-left:363pt;margin-top:10.8pt;width:165.75pt;height:189.7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" fillcolor="window" strokeweight=".5pt">
            <v:textbox>
              <w:txbxContent>
                <w:p w:rsidR="009E2322" w:rsidRDefault="009E2322" w:rsidP="00654AC9">
                  <w:r>
                    <w:t>Detail: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8" o:spid="_x0000_s1035" type="#_x0000_t202" style="position:absolute;margin-left:178.5pt;margin-top:10.8pt;width:165.75pt;height:189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" fillcolor="window" strokeweight=".5pt">
            <v:textbox>
              <w:txbxContent>
                <w:p w:rsidR="009E2322" w:rsidRDefault="009E2322" w:rsidP="00654AC9">
                  <w:r>
                    <w:t>Detail: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7" o:spid="_x0000_s1036" type="#_x0000_t202" style="position:absolute;margin-left:3pt;margin-top:10.8pt;width:160.5pt;height:189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" fillcolor="window" strokeweight=".5pt">
            <v:textbox>
              <w:txbxContent>
                <w:p w:rsidR="009E2322" w:rsidRDefault="009E2322" w:rsidP="00654AC9">
                  <w:r>
                    <w:t>Paragraph 3: Main Idea</w:t>
                  </w:r>
                </w:p>
              </w:txbxContent>
            </v:textbox>
          </v:shape>
        </w:pict>
      </w:r>
    </w:p>
    <w:p w:rsidR="009E2322" w:rsidRPr="00B36CC2" w:rsidRDefault="009E2322" w:rsidP="00B36CC2">
      <w:pPr>
        <w:rPr>
          <w:sz w:val="28"/>
          <w:szCs w:val="28"/>
        </w:rPr>
      </w:pPr>
    </w:p>
    <w:p w:rsidR="009E2322" w:rsidRPr="00B36CC2" w:rsidRDefault="009E2322" w:rsidP="00B36CC2">
      <w:pPr>
        <w:rPr>
          <w:sz w:val="28"/>
          <w:szCs w:val="28"/>
        </w:rPr>
      </w:pPr>
    </w:p>
    <w:p w:rsidR="009E2322" w:rsidRPr="00B36CC2" w:rsidRDefault="009E2322" w:rsidP="00B36CC2">
      <w:pPr>
        <w:rPr>
          <w:sz w:val="28"/>
          <w:szCs w:val="28"/>
        </w:rPr>
      </w:pPr>
      <w:r>
        <w:rPr>
          <w:noProof/>
        </w:rPr>
        <w:pict>
          <v:shape id="Straight Arrow Connector 15" o:spid="_x0000_s1037" type="#_x0000_t32" style="position:absolute;margin-left:158.25pt;margin-top:-.2pt;width:45pt;height:.7pt;flip:y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" strokecolor="#4579b8">
            <v:stroke endarrow="open"/>
          </v:shape>
        </w:pict>
      </w:r>
      <w:r>
        <w:rPr>
          <w:noProof/>
        </w:rPr>
        <w:pict>
          <v:shape id="Straight Arrow Connector 13" o:spid="_x0000_s1038" type="#_x0000_t32" style="position:absolute;margin-left:337.5pt;margin-top:-.2pt;width:40.5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" strokecolor="#4a7ebb">
            <v:stroke endarrow="open"/>
          </v:shape>
        </w:pict>
      </w:r>
    </w:p>
    <w:p w:rsidR="009E2322" w:rsidRPr="00B36CC2" w:rsidRDefault="009E2322" w:rsidP="00B36CC2">
      <w:pPr>
        <w:rPr>
          <w:sz w:val="28"/>
          <w:szCs w:val="28"/>
        </w:rPr>
      </w:pPr>
    </w:p>
    <w:p w:rsidR="009E2322" w:rsidRPr="00B36CC2" w:rsidRDefault="009E2322" w:rsidP="00B36CC2">
      <w:pPr>
        <w:rPr>
          <w:sz w:val="28"/>
          <w:szCs w:val="28"/>
        </w:rPr>
      </w:pPr>
    </w:p>
    <w:p w:rsidR="009E2322" w:rsidRPr="00B36CC2" w:rsidRDefault="009E2322" w:rsidP="00B36CC2">
      <w:pPr>
        <w:rPr>
          <w:sz w:val="28"/>
          <w:szCs w:val="28"/>
        </w:rPr>
      </w:pPr>
    </w:p>
    <w:p w:rsidR="009E2322" w:rsidRPr="00B36CC2" w:rsidRDefault="009E2322" w:rsidP="00B36CC2">
      <w:pPr>
        <w:rPr>
          <w:sz w:val="28"/>
          <w:szCs w:val="28"/>
        </w:rPr>
      </w:pPr>
      <w:r>
        <w:rPr>
          <w:noProof/>
        </w:rPr>
        <w:pict>
          <v:shape id="Text Box 19" o:spid="_x0000_s1039" type="#_x0000_t202" style="position:absolute;margin-left:-1.5pt;margin-top:13.95pt;width:543pt;height:126.7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" strokeweight=".5pt">
            <v:textbox>
              <w:txbxContent>
                <w:p w:rsidR="009E2322" w:rsidRDefault="009E2322">
                  <w:r>
                    <w:t>Conclusion:</w:t>
                  </w:r>
                </w:p>
              </w:txbxContent>
            </v:textbox>
          </v:shape>
        </w:pict>
      </w:r>
    </w:p>
    <w:p w:rsidR="009E2322" w:rsidRPr="00B36CC2" w:rsidRDefault="009E2322" w:rsidP="00B36CC2">
      <w:pPr>
        <w:rPr>
          <w:sz w:val="28"/>
          <w:szCs w:val="28"/>
        </w:rPr>
      </w:pPr>
    </w:p>
    <w:p w:rsidR="009E2322" w:rsidRPr="00B36CC2" w:rsidRDefault="009E2322" w:rsidP="00B36CC2">
      <w:pPr>
        <w:rPr>
          <w:sz w:val="28"/>
          <w:szCs w:val="28"/>
        </w:rPr>
      </w:pPr>
    </w:p>
    <w:p w:rsidR="009E2322" w:rsidRPr="00B36CC2" w:rsidRDefault="009E2322" w:rsidP="00B36CC2">
      <w:pPr>
        <w:rPr>
          <w:sz w:val="28"/>
          <w:szCs w:val="28"/>
        </w:rPr>
      </w:pPr>
    </w:p>
    <w:p w:rsidR="009E2322" w:rsidRDefault="009E2322" w:rsidP="00B36CC2">
      <w:pPr>
        <w:rPr>
          <w:sz w:val="28"/>
          <w:szCs w:val="28"/>
        </w:rPr>
      </w:pPr>
    </w:p>
    <w:p w:rsidR="009E2322" w:rsidRPr="00B36CC2" w:rsidRDefault="009E2322" w:rsidP="00B36CC2">
      <w:pPr>
        <w:rPr>
          <w:b/>
          <w:sz w:val="28"/>
          <w:szCs w:val="28"/>
        </w:rPr>
      </w:pPr>
      <w:r w:rsidRPr="00B36CC2">
        <w:rPr>
          <w:b/>
          <w:sz w:val="28"/>
          <w:szCs w:val="28"/>
        </w:rPr>
        <w:t xml:space="preserve">Step </w:t>
      </w:r>
      <w:r>
        <w:rPr>
          <w:b/>
          <w:sz w:val="28"/>
          <w:szCs w:val="28"/>
        </w:rPr>
        <w:t>Three</w:t>
      </w:r>
      <w:r w:rsidRPr="00B36CC2">
        <w:rPr>
          <w:b/>
          <w:sz w:val="28"/>
          <w:szCs w:val="28"/>
        </w:rPr>
        <w:t>: Creating Your Rough Draft and Self-Assessing Your Work</w:t>
      </w:r>
    </w:p>
    <w:p w:rsidR="009E2322" w:rsidRDefault="009E2322" w:rsidP="00B36CC2">
      <w:pPr>
        <w:pStyle w:val="ListParagraph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Choose appropriate materials to create a rough draft of your essay. Remember, you will be revising this and editing it, so be sure to use materials that you are comfortable making changes to.</w:t>
      </w:r>
    </w:p>
    <w:p w:rsidR="009E2322" w:rsidRDefault="009E2322" w:rsidP="00B36CC2">
      <w:pPr>
        <w:pStyle w:val="ListParagraph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 xml:space="preserve">Use the rubric provided to assess your draft. </w:t>
      </w:r>
    </w:p>
    <w:p w:rsidR="009E2322" w:rsidRDefault="009E2322" w:rsidP="00B36CC2">
      <w:pPr>
        <w:pStyle w:val="ListParagraph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Write your response to the question below.</w:t>
      </w:r>
    </w:p>
    <w:p w:rsidR="009E2322" w:rsidRDefault="009E2322" w:rsidP="00B36CC2">
      <w:pPr>
        <w:rPr>
          <w:sz w:val="28"/>
          <w:szCs w:val="28"/>
        </w:rPr>
      </w:pPr>
    </w:p>
    <w:p w:rsidR="009E2322" w:rsidRDefault="009E2322" w:rsidP="00B36CC2">
      <w:pPr>
        <w:rPr>
          <w:sz w:val="28"/>
          <w:szCs w:val="28"/>
        </w:rPr>
      </w:pPr>
      <w:r>
        <w:rPr>
          <w:sz w:val="28"/>
          <w:szCs w:val="28"/>
        </w:rPr>
        <w:t>Now that you’ve self-assessed, what changes do you plan to make? Why?</w:t>
      </w:r>
    </w:p>
    <w:p w:rsidR="009E2322" w:rsidRDefault="009E2322" w:rsidP="00B36CC2">
      <w:pPr>
        <w:rPr>
          <w:sz w:val="28"/>
          <w:szCs w:val="28"/>
        </w:rPr>
      </w:pPr>
    </w:p>
    <w:p w:rsidR="009E2322" w:rsidRDefault="009E2322" w:rsidP="00B36CC2">
      <w:pPr>
        <w:rPr>
          <w:sz w:val="28"/>
          <w:szCs w:val="28"/>
        </w:rPr>
      </w:pPr>
    </w:p>
    <w:p w:rsidR="009E2322" w:rsidRDefault="009E2322" w:rsidP="00B36CC2">
      <w:pPr>
        <w:rPr>
          <w:b/>
          <w:sz w:val="28"/>
          <w:szCs w:val="28"/>
        </w:rPr>
      </w:pPr>
    </w:p>
    <w:p w:rsidR="009E2322" w:rsidRDefault="009E2322" w:rsidP="00B36CC2">
      <w:pPr>
        <w:rPr>
          <w:b/>
          <w:sz w:val="28"/>
          <w:szCs w:val="28"/>
        </w:rPr>
      </w:pPr>
    </w:p>
    <w:p w:rsidR="009E2322" w:rsidRDefault="009E2322" w:rsidP="00B36CC2">
      <w:pPr>
        <w:rPr>
          <w:b/>
          <w:sz w:val="28"/>
          <w:szCs w:val="28"/>
        </w:rPr>
      </w:pPr>
    </w:p>
    <w:p w:rsidR="009E2322" w:rsidRDefault="009E2322" w:rsidP="00B36CC2">
      <w:pPr>
        <w:rPr>
          <w:b/>
          <w:sz w:val="28"/>
          <w:szCs w:val="28"/>
        </w:rPr>
      </w:pPr>
    </w:p>
    <w:p w:rsidR="009E2322" w:rsidRDefault="009E2322" w:rsidP="00B36CC2">
      <w:pPr>
        <w:rPr>
          <w:b/>
          <w:sz w:val="28"/>
          <w:szCs w:val="28"/>
        </w:rPr>
      </w:pPr>
    </w:p>
    <w:p w:rsidR="009E2322" w:rsidRDefault="009E2322" w:rsidP="00B36CC2">
      <w:pPr>
        <w:rPr>
          <w:b/>
          <w:sz w:val="28"/>
          <w:szCs w:val="28"/>
        </w:rPr>
      </w:pPr>
    </w:p>
    <w:p w:rsidR="009E2322" w:rsidRDefault="009E2322" w:rsidP="00B36CC2">
      <w:pPr>
        <w:rPr>
          <w:b/>
          <w:sz w:val="28"/>
          <w:szCs w:val="28"/>
        </w:rPr>
      </w:pPr>
    </w:p>
    <w:p w:rsidR="009E2322" w:rsidRDefault="009E2322" w:rsidP="00B36CC2">
      <w:pPr>
        <w:rPr>
          <w:b/>
          <w:sz w:val="28"/>
          <w:szCs w:val="28"/>
        </w:rPr>
      </w:pPr>
    </w:p>
    <w:p w:rsidR="009E2322" w:rsidRDefault="009E2322" w:rsidP="00B36CC2">
      <w:pPr>
        <w:rPr>
          <w:b/>
          <w:sz w:val="28"/>
          <w:szCs w:val="28"/>
        </w:rPr>
      </w:pPr>
    </w:p>
    <w:p w:rsidR="009E2322" w:rsidRDefault="009E2322" w:rsidP="00B36CC2">
      <w:pPr>
        <w:rPr>
          <w:b/>
          <w:sz w:val="28"/>
          <w:szCs w:val="28"/>
        </w:rPr>
      </w:pPr>
    </w:p>
    <w:p w:rsidR="009E2322" w:rsidRDefault="009E2322" w:rsidP="00B36CC2">
      <w:pPr>
        <w:rPr>
          <w:b/>
          <w:sz w:val="28"/>
          <w:szCs w:val="28"/>
        </w:rPr>
      </w:pPr>
    </w:p>
    <w:p w:rsidR="009E2322" w:rsidRDefault="009E2322" w:rsidP="00B36CC2">
      <w:pPr>
        <w:rPr>
          <w:b/>
          <w:sz w:val="28"/>
          <w:szCs w:val="28"/>
        </w:rPr>
      </w:pPr>
    </w:p>
    <w:p w:rsidR="009E2322" w:rsidRDefault="009E2322" w:rsidP="00B36CC2">
      <w:pPr>
        <w:rPr>
          <w:b/>
          <w:sz w:val="28"/>
          <w:szCs w:val="28"/>
        </w:rPr>
      </w:pPr>
    </w:p>
    <w:p w:rsidR="009E2322" w:rsidRDefault="009E2322" w:rsidP="00B36CC2">
      <w:pPr>
        <w:rPr>
          <w:b/>
          <w:sz w:val="28"/>
          <w:szCs w:val="28"/>
        </w:rPr>
      </w:pPr>
    </w:p>
    <w:p w:rsidR="009E2322" w:rsidRDefault="009E2322" w:rsidP="00B36CC2">
      <w:pPr>
        <w:rPr>
          <w:b/>
          <w:sz w:val="28"/>
          <w:szCs w:val="28"/>
        </w:rPr>
      </w:pPr>
      <w:r>
        <w:rPr>
          <w:b/>
          <w:sz w:val="28"/>
          <w:szCs w:val="28"/>
        </w:rPr>
        <w:t>Step Four</w:t>
      </w:r>
      <w:r w:rsidRPr="00B36CC2">
        <w:rPr>
          <w:b/>
          <w:sz w:val="28"/>
          <w:szCs w:val="28"/>
        </w:rPr>
        <w:t>: Peer Review</w:t>
      </w:r>
    </w:p>
    <w:p w:rsidR="009E2322" w:rsidRPr="00B36CC2" w:rsidRDefault="009E2322" w:rsidP="00B36CC2">
      <w:pPr>
        <w:pStyle w:val="ListParagraph"/>
        <w:numPr>
          <w:ilvl w:val="0"/>
          <w:numId w:val="5"/>
        </w:numPr>
        <w:rPr>
          <w:sz w:val="28"/>
          <w:szCs w:val="28"/>
        </w:rPr>
      </w:pPr>
      <w:r w:rsidRPr="00B36CC2">
        <w:rPr>
          <w:sz w:val="28"/>
          <w:szCs w:val="28"/>
        </w:rPr>
        <w:t>Now, you will share your work with your classmates. They will use the rubric to offer you warm feedback and cool feedback. You will do the same for them.</w:t>
      </w:r>
    </w:p>
    <w:p w:rsidR="009E2322" w:rsidRPr="00B36CC2" w:rsidRDefault="009E2322" w:rsidP="00B36CC2">
      <w:pPr>
        <w:pStyle w:val="ListParagraph"/>
        <w:numPr>
          <w:ilvl w:val="0"/>
          <w:numId w:val="5"/>
        </w:numPr>
        <w:rPr>
          <w:sz w:val="28"/>
          <w:szCs w:val="28"/>
        </w:rPr>
      </w:pPr>
      <w:r w:rsidRPr="00B36CC2">
        <w:rPr>
          <w:sz w:val="28"/>
          <w:szCs w:val="28"/>
        </w:rPr>
        <w:t>Warm feedback is not a compliment. Use the rubric to point out strengths in the writer’s work.</w:t>
      </w:r>
    </w:p>
    <w:p w:rsidR="009E2322" w:rsidRDefault="009E2322" w:rsidP="00B36CC2">
      <w:pPr>
        <w:pStyle w:val="ListParagraph"/>
        <w:numPr>
          <w:ilvl w:val="0"/>
          <w:numId w:val="5"/>
        </w:numPr>
        <w:rPr>
          <w:sz w:val="28"/>
          <w:szCs w:val="28"/>
        </w:rPr>
      </w:pPr>
      <w:r w:rsidRPr="00B36CC2">
        <w:rPr>
          <w:sz w:val="28"/>
          <w:szCs w:val="28"/>
        </w:rPr>
        <w:t>Cool feedback is not criticism. Use the rubric to point out areas that the writer might want to think about more or revise</w:t>
      </w:r>
      <w:r>
        <w:rPr>
          <w:sz w:val="28"/>
          <w:szCs w:val="28"/>
        </w:rPr>
        <w:t>. Be ready to e</w:t>
      </w:r>
      <w:r w:rsidRPr="00B36CC2">
        <w:rPr>
          <w:sz w:val="28"/>
          <w:szCs w:val="28"/>
        </w:rPr>
        <w:t>xplain why.</w:t>
      </w:r>
    </w:p>
    <w:p w:rsidR="009E2322" w:rsidRDefault="009E2322" w:rsidP="00B36CC2">
      <w:pPr>
        <w:pStyle w:val="ListParagraph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During peer review, capture what you hear. Then, describe what you will do next, based on what you learned.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508"/>
        <w:gridCol w:w="5508"/>
      </w:tblGrid>
      <w:tr w:rsidR="009E2322" w:rsidRPr="00290357" w:rsidTr="00290357">
        <w:tc>
          <w:tcPr>
            <w:tcW w:w="5508" w:type="dxa"/>
          </w:tcPr>
          <w:p w:rsidR="009E2322" w:rsidRPr="00290357" w:rsidRDefault="009E2322" w:rsidP="0029035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290357">
              <w:rPr>
                <w:b/>
                <w:sz w:val="28"/>
                <w:szCs w:val="28"/>
              </w:rPr>
              <w:t>Warm Feedback I Received:</w:t>
            </w:r>
          </w:p>
          <w:p w:rsidR="009E2322" w:rsidRPr="00290357" w:rsidRDefault="009E2322" w:rsidP="0029035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9E2322" w:rsidRPr="00290357" w:rsidRDefault="009E2322" w:rsidP="0029035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9E2322" w:rsidRPr="00290357" w:rsidRDefault="009E2322" w:rsidP="0029035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9E2322" w:rsidRPr="00290357" w:rsidRDefault="009E2322" w:rsidP="0029035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9E2322" w:rsidRPr="00290357" w:rsidRDefault="009E2322" w:rsidP="0029035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9E2322" w:rsidRPr="00290357" w:rsidRDefault="009E2322" w:rsidP="0029035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9E2322" w:rsidRPr="00290357" w:rsidRDefault="009E2322" w:rsidP="0029035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9E2322" w:rsidRPr="00290357" w:rsidRDefault="009E2322" w:rsidP="0029035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9E2322" w:rsidRPr="00290357" w:rsidRDefault="009E2322" w:rsidP="0029035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9E2322" w:rsidRPr="00290357" w:rsidRDefault="009E2322" w:rsidP="0029035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9E2322" w:rsidRPr="00290357" w:rsidRDefault="009E2322" w:rsidP="0029035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9E2322" w:rsidRPr="00290357" w:rsidRDefault="009E2322" w:rsidP="0029035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9E2322" w:rsidRPr="00290357" w:rsidRDefault="009E2322" w:rsidP="0029035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9E2322" w:rsidRPr="00290357" w:rsidRDefault="009E2322" w:rsidP="0029035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9E2322" w:rsidRPr="00290357" w:rsidRDefault="009E2322" w:rsidP="0029035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9E2322" w:rsidRPr="00290357" w:rsidRDefault="009E2322" w:rsidP="0029035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9E2322" w:rsidRPr="00290357" w:rsidRDefault="009E2322" w:rsidP="0029035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9E2322" w:rsidRPr="00290357" w:rsidRDefault="009E2322" w:rsidP="0029035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9E2322" w:rsidRPr="00290357" w:rsidRDefault="009E2322" w:rsidP="0029035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5508" w:type="dxa"/>
          </w:tcPr>
          <w:p w:rsidR="009E2322" w:rsidRPr="00290357" w:rsidRDefault="009E2322" w:rsidP="0029035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290357">
              <w:rPr>
                <w:b/>
                <w:sz w:val="28"/>
                <w:szCs w:val="28"/>
              </w:rPr>
              <w:t>Cool Feedback I Received:</w:t>
            </w:r>
          </w:p>
          <w:p w:rsidR="009E2322" w:rsidRPr="00290357" w:rsidRDefault="009E2322" w:rsidP="0029035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9E2322" w:rsidRPr="00290357" w:rsidRDefault="009E2322" w:rsidP="0029035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9E2322" w:rsidRPr="00290357" w:rsidRDefault="009E2322" w:rsidP="0029035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9E2322" w:rsidRPr="00290357" w:rsidRDefault="009E2322" w:rsidP="0029035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9E2322" w:rsidRPr="00290357" w:rsidRDefault="009E2322" w:rsidP="0029035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9E2322" w:rsidRPr="00290357" w:rsidRDefault="009E2322" w:rsidP="0029035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9E2322" w:rsidRPr="00290357" w:rsidRDefault="009E2322" w:rsidP="0029035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9E2322" w:rsidRPr="00290357" w:rsidRDefault="009E2322" w:rsidP="0029035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9E2322" w:rsidRPr="00290357" w:rsidRDefault="009E2322" w:rsidP="0029035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9E2322" w:rsidRPr="00290357" w:rsidRDefault="009E2322" w:rsidP="0029035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9E2322" w:rsidRPr="00290357" w:rsidRDefault="009E2322" w:rsidP="0029035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9E2322" w:rsidRPr="00290357" w:rsidTr="00290357">
        <w:tc>
          <w:tcPr>
            <w:tcW w:w="11016" w:type="dxa"/>
            <w:gridSpan w:val="2"/>
          </w:tcPr>
          <w:p w:rsidR="009E2322" w:rsidRPr="00290357" w:rsidRDefault="009E2322" w:rsidP="0029035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290357">
              <w:rPr>
                <w:b/>
                <w:sz w:val="28"/>
                <w:szCs w:val="28"/>
              </w:rPr>
              <w:t>This is How I Plan to Revise My Work, Based on What I Learned from Peer Review:</w:t>
            </w:r>
          </w:p>
          <w:p w:rsidR="009E2322" w:rsidRPr="00290357" w:rsidRDefault="009E2322" w:rsidP="00290357">
            <w:pPr>
              <w:spacing w:after="0" w:line="240" w:lineRule="auto"/>
              <w:rPr>
                <w:sz w:val="28"/>
                <w:szCs w:val="28"/>
              </w:rPr>
            </w:pPr>
          </w:p>
          <w:p w:rsidR="009E2322" w:rsidRPr="00290357" w:rsidRDefault="009E2322" w:rsidP="00290357">
            <w:pPr>
              <w:spacing w:after="0" w:line="240" w:lineRule="auto"/>
              <w:rPr>
                <w:sz w:val="28"/>
                <w:szCs w:val="28"/>
              </w:rPr>
            </w:pPr>
          </w:p>
          <w:p w:rsidR="009E2322" w:rsidRPr="00290357" w:rsidRDefault="009E2322" w:rsidP="00290357">
            <w:pPr>
              <w:spacing w:after="0" w:line="240" w:lineRule="auto"/>
              <w:rPr>
                <w:sz w:val="28"/>
                <w:szCs w:val="28"/>
              </w:rPr>
            </w:pPr>
          </w:p>
          <w:p w:rsidR="009E2322" w:rsidRPr="00290357" w:rsidRDefault="009E2322" w:rsidP="00290357">
            <w:pPr>
              <w:spacing w:after="0" w:line="240" w:lineRule="auto"/>
              <w:rPr>
                <w:sz w:val="28"/>
                <w:szCs w:val="28"/>
              </w:rPr>
            </w:pPr>
          </w:p>
          <w:p w:rsidR="009E2322" w:rsidRPr="00290357" w:rsidRDefault="009E2322" w:rsidP="00290357">
            <w:pPr>
              <w:spacing w:after="0" w:line="240" w:lineRule="auto"/>
              <w:rPr>
                <w:sz w:val="28"/>
                <w:szCs w:val="28"/>
              </w:rPr>
            </w:pPr>
          </w:p>
          <w:p w:rsidR="009E2322" w:rsidRPr="00290357" w:rsidRDefault="009E2322" w:rsidP="00290357">
            <w:pPr>
              <w:spacing w:after="0" w:line="240" w:lineRule="auto"/>
              <w:rPr>
                <w:sz w:val="28"/>
                <w:szCs w:val="28"/>
              </w:rPr>
            </w:pPr>
          </w:p>
          <w:p w:rsidR="009E2322" w:rsidRPr="00290357" w:rsidRDefault="009E2322" w:rsidP="00290357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9E2322" w:rsidRPr="00A01D58" w:rsidRDefault="009E2322" w:rsidP="00A01D58">
      <w:pPr>
        <w:rPr>
          <w:b/>
          <w:sz w:val="28"/>
          <w:szCs w:val="28"/>
        </w:rPr>
      </w:pPr>
    </w:p>
    <w:sectPr w:rsidR="009E2322" w:rsidRPr="00A01D58" w:rsidSect="00FB7300">
      <w:head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2322" w:rsidRDefault="009E2322" w:rsidP="00FB291C">
      <w:pPr>
        <w:spacing w:after="0" w:line="240" w:lineRule="auto"/>
      </w:pPr>
      <w:r>
        <w:separator/>
      </w:r>
    </w:p>
  </w:endnote>
  <w:endnote w:type="continuationSeparator" w:id="0">
    <w:p w:rsidR="009E2322" w:rsidRDefault="009E2322" w:rsidP="00FB29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2322" w:rsidRDefault="009E2322" w:rsidP="00FB291C">
      <w:pPr>
        <w:spacing w:after="0" w:line="240" w:lineRule="auto"/>
      </w:pPr>
      <w:r>
        <w:separator/>
      </w:r>
    </w:p>
  </w:footnote>
  <w:footnote w:type="continuationSeparator" w:id="0">
    <w:p w:rsidR="009E2322" w:rsidRDefault="009E2322" w:rsidP="00FB29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2322" w:rsidRDefault="009E2322">
    <w:pPr>
      <w:pStyle w:val="Header"/>
    </w:pPr>
    <w:r>
      <w:t>DOCUMENT N4</w:t>
    </w:r>
  </w:p>
  <w:p w:rsidR="009E2322" w:rsidRDefault="009E2322">
    <w:pPr>
      <w:pStyle w:val="Header"/>
    </w:pPr>
    <w:r>
      <w:t>CCLS: RI.5.2, RI.5.10, W.5.2a-e, W.5.4, W.5.5, W.5.6, W.5.7, W.5.9b</w:t>
    </w:r>
  </w:p>
  <w:p w:rsidR="009E2322" w:rsidRDefault="009E232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9360F"/>
    <w:multiLevelType w:val="hybridMultilevel"/>
    <w:tmpl w:val="454A7A1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9357EE"/>
    <w:multiLevelType w:val="hybridMultilevel"/>
    <w:tmpl w:val="32E60FB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C64253"/>
    <w:multiLevelType w:val="hybridMultilevel"/>
    <w:tmpl w:val="6D6AED3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154DCD"/>
    <w:multiLevelType w:val="hybridMultilevel"/>
    <w:tmpl w:val="CF2662A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A12F98"/>
    <w:multiLevelType w:val="hybridMultilevel"/>
    <w:tmpl w:val="0F60172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AD71334"/>
    <w:multiLevelType w:val="hybridMultilevel"/>
    <w:tmpl w:val="E16469E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F557CE8"/>
    <w:multiLevelType w:val="hybridMultilevel"/>
    <w:tmpl w:val="487E5A5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11A42D5"/>
    <w:multiLevelType w:val="hybridMultilevel"/>
    <w:tmpl w:val="63CC19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6"/>
  </w:num>
  <w:num w:numId="5">
    <w:abstractNumId w:val="4"/>
  </w:num>
  <w:num w:numId="6">
    <w:abstractNumId w:val="2"/>
  </w:num>
  <w:num w:numId="7">
    <w:abstractNumId w:val="5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7300"/>
    <w:rsid w:val="000272AA"/>
    <w:rsid w:val="0012736E"/>
    <w:rsid w:val="001A5E03"/>
    <w:rsid w:val="00251369"/>
    <w:rsid w:val="00290357"/>
    <w:rsid w:val="004225A1"/>
    <w:rsid w:val="00430281"/>
    <w:rsid w:val="005552E2"/>
    <w:rsid w:val="006111DE"/>
    <w:rsid w:val="00630E9D"/>
    <w:rsid w:val="00654AC9"/>
    <w:rsid w:val="00766366"/>
    <w:rsid w:val="008D0D05"/>
    <w:rsid w:val="008F266B"/>
    <w:rsid w:val="009E2322"/>
    <w:rsid w:val="009F50ED"/>
    <w:rsid w:val="00A01D58"/>
    <w:rsid w:val="00A40994"/>
    <w:rsid w:val="00AD5AF8"/>
    <w:rsid w:val="00B03695"/>
    <w:rsid w:val="00B1237C"/>
    <w:rsid w:val="00B33EA9"/>
    <w:rsid w:val="00B36CC2"/>
    <w:rsid w:val="00B572DD"/>
    <w:rsid w:val="00B85993"/>
    <w:rsid w:val="00CE02FF"/>
    <w:rsid w:val="00E57155"/>
    <w:rsid w:val="00EC2056"/>
    <w:rsid w:val="00FB291C"/>
    <w:rsid w:val="00FB73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5AF8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B730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FB730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B36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36CC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FB29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FB291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FB29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FB291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7</Pages>
  <Words>344</Words>
  <Characters>1962</Characters>
  <Application>Microsoft Office Outlook</Application>
  <DocSecurity>0</DocSecurity>
  <Lines>0</Lines>
  <Paragraphs>0</Paragraphs>
  <ScaleCrop>false</ScaleCrop>
  <Company>Toshiba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Name:____________________________________________   Date:______________________</dc:title>
  <dc:subject/>
  <dc:creator>angelastockman</dc:creator>
  <cp:keywords/>
  <dc:description/>
  <cp:lastModifiedBy>user</cp:lastModifiedBy>
  <cp:revision>2</cp:revision>
  <cp:lastPrinted>2012-06-27T05:12:00Z</cp:lastPrinted>
  <dcterms:created xsi:type="dcterms:W3CDTF">2012-06-27T15:01:00Z</dcterms:created>
  <dcterms:modified xsi:type="dcterms:W3CDTF">2012-06-27T15:01:00Z</dcterms:modified>
</cp:coreProperties>
</file>